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806E4" w14:textId="31BEEC03" w:rsidR="00C91CBC" w:rsidRDefault="0050620E">
      <w:pPr>
        <w:pStyle w:val="Title"/>
        <w:jc w:val="right"/>
      </w:pPr>
      <w:r>
        <w:t xml:space="preserve"> Sweet </w:t>
      </w:r>
      <w:r w:rsidR="00C350C0">
        <w:t>Karoline Cakes</w:t>
      </w:r>
    </w:p>
    <w:p w14:paraId="040D05A4" w14:textId="330CB9A1" w:rsidR="00C91CBC" w:rsidRDefault="00B33ED7">
      <w:pPr>
        <w:pStyle w:val="Title"/>
        <w:jc w:val="right"/>
      </w:pPr>
      <w:fldSimple w:instr="title  \* Mergeformat ">
        <w:r w:rsidR="00A1749C">
          <w:t>Use Case Specification: Delete Order</w:t>
        </w:r>
      </w:fldSimple>
      <w:r w:rsidR="00C350C0">
        <w:t xml:space="preserve"> </w:t>
      </w:r>
    </w:p>
    <w:p w14:paraId="029E0986" w14:textId="77777777" w:rsidR="00C91CBC" w:rsidRDefault="00C91CBC">
      <w:pPr>
        <w:pStyle w:val="Title"/>
        <w:jc w:val="right"/>
      </w:pPr>
    </w:p>
    <w:p w14:paraId="03DFFBDA" w14:textId="491D3E8C" w:rsidR="00C91CBC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42CD8714" w14:textId="77777777" w:rsidR="00C91CBC" w:rsidRDefault="00C91CBC"/>
    <w:p w14:paraId="3D1B602A" w14:textId="77777777" w:rsidR="00C91CBC" w:rsidRDefault="00C91CBC">
      <w:pPr>
        <w:pStyle w:val="BodyText"/>
      </w:pPr>
    </w:p>
    <w:p w14:paraId="5E44FAC1" w14:textId="77777777" w:rsidR="00C91CBC" w:rsidRDefault="00C91CBC">
      <w:pPr>
        <w:pStyle w:val="BodyText"/>
      </w:pPr>
    </w:p>
    <w:p w14:paraId="1754B39B" w14:textId="77777777" w:rsidR="00C91CBC" w:rsidRDefault="00C91CBC">
      <w:pPr>
        <w:sectPr w:rsidR="00C91CBC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277AED98" w14:textId="77777777" w:rsidR="00C91CBC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C91CBC" w14:paraId="79391811" w14:textId="77777777">
        <w:tc>
          <w:tcPr>
            <w:tcW w:w="2304" w:type="dxa"/>
          </w:tcPr>
          <w:p w14:paraId="31F9A11C" w14:textId="77777777" w:rsidR="00C91CBC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50A66E30" w14:textId="77777777" w:rsidR="00C91CBC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1BDDF810" w14:textId="77777777" w:rsidR="00C91CBC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2D824260" w14:textId="77777777" w:rsidR="00C91CBC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C91CBC" w14:paraId="1ACF6BE5" w14:textId="77777777">
        <w:tc>
          <w:tcPr>
            <w:tcW w:w="2304" w:type="dxa"/>
          </w:tcPr>
          <w:p w14:paraId="1E5D310D" w14:textId="0C425F67" w:rsidR="00C91CBC" w:rsidRDefault="00BB584A">
            <w:pPr>
              <w:pStyle w:val="Tabletext"/>
            </w:pPr>
            <w:r>
              <w:t>10/10/18</w:t>
            </w:r>
          </w:p>
        </w:tc>
        <w:tc>
          <w:tcPr>
            <w:tcW w:w="1152" w:type="dxa"/>
          </w:tcPr>
          <w:p w14:paraId="782F7059" w14:textId="2F5EA042" w:rsidR="00C91CBC" w:rsidRDefault="00BB584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4EF6021D" w14:textId="0466AE31" w:rsidR="00C91CBC" w:rsidRDefault="00BB584A">
            <w:pPr>
              <w:pStyle w:val="Tabletext"/>
            </w:pPr>
            <w:r>
              <w:t>Delete Order</w:t>
            </w:r>
          </w:p>
        </w:tc>
        <w:tc>
          <w:tcPr>
            <w:tcW w:w="2304" w:type="dxa"/>
          </w:tcPr>
          <w:p w14:paraId="4EBBEF12" w14:textId="550254A9" w:rsidR="00C91CBC" w:rsidRDefault="00BB584A">
            <w:pPr>
              <w:pStyle w:val="Tabletext"/>
            </w:pPr>
            <w:r>
              <w:t>Andrew Froehlich</w:t>
            </w:r>
          </w:p>
        </w:tc>
      </w:tr>
      <w:tr w:rsidR="00C91CBC" w14:paraId="2909030E" w14:textId="77777777">
        <w:tc>
          <w:tcPr>
            <w:tcW w:w="2304" w:type="dxa"/>
          </w:tcPr>
          <w:p w14:paraId="226AE851" w14:textId="77777777" w:rsidR="00C91CBC" w:rsidRDefault="00C91CBC">
            <w:pPr>
              <w:pStyle w:val="Tabletext"/>
            </w:pPr>
          </w:p>
        </w:tc>
        <w:tc>
          <w:tcPr>
            <w:tcW w:w="1152" w:type="dxa"/>
          </w:tcPr>
          <w:p w14:paraId="7A5F20C6" w14:textId="77777777" w:rsidR="00C91CBC" w:rsidRDefault="00C91CBC">
            <w:pPr>
              <w:pStyle w:val="Tabletext"/>
            </w:pPr>
          </w:p>
        </w:tc>
        <w:tc>
          <w:tcPr>
            <w:tcW w:w="3744" w:type="dxa"/>
          </w:tcPr>
          <w:p w14:paraId="2E79325C" w14:textId="77777777" w:rsidR="00C91CBC" w:rsidRDefault="00C91CBC">
            <w:pPr>
              <w:pStyle w:val="Tabletext"/>
            </w:pPr>
          </w:p>
        </w:tc>
        <w:tc>
          <w:tcPr>
            <w:tcW w:w="2304" w:type="dxa"/>
          </w:tcPr>
          <w:p w14:paraId="7A8DB295" w14:textId="77777777" w:rsidR="00C91CBC" w:rsidRDefault="00C91CBC">
            <w:pPr>
              <w:pStyle w:val="Tabletext"/>
            </w:pPr>
          </w:p>
        </w:tc>
      </w:tr>
      <w:tr w:rsidR="00C91CBC" w14:paraId="46A7FB8A" w14:textId="77777777">
        <w:tc>
          <w:tcPr>
            <w:tcW w:w="2304" w:type="dxa"/>
          </w:tcPr>
          <w:p w14:paraId="59C6EC8D" w14:textId="77777777" w:rsidR="00C91CBC" w:rsidRDefault="00C91CBC">
            <w:pPr>
              <w:pStyle w:val="Tabletext"/>
            </w:pPr>
          </w:p>
        </w:tc>
        <w:tc>
          <w:tcPr>
            <w:tcW w:w="1152" w:type="dxa"/>
          </w:tcPr>
          <w:p w14:paraId="3F6DCD77" w14:textId="77777777" w:rsidR="00C91CBC" w:rsidRDefault="00C91CBC">
            <w:pPr>
              <w:pStyle w:val="Tabletext"/>
            </w:pPr>
          </w:p>
        </w:tc>
        <w:tc>
          <w:tcPr>
            <w:tcW w:w="3744" w:type="dxa"/>
          </w:tcPr>
          <w:p w14:paraId="72702BD0" w14:textId="77777777" w:rsidR="00C91CBC" w:rsidRDefault="00C91CBC">
            <w:pPr>
              <w:pStyle w:val="Tabletext"/>
            </w:pPr>
          </w:p>
        </w:tc>
        <w:tc>
          <w:tcPr>
            <w:tcW w:w="2304" w:type="dxa"/>
          </w:tcPr>
          <w:p w14:paraId="544DC5BE" w14:textId="77777777" w:rsidR="00C91CBC" w:rsidRDefault="00C91CBC">
            <w:pPr>
              <w:pStyle w:val="Tabletext"/>
            </w:pPr>
          </w:p>
        </w:tc>
      </w:tr>
      <w:tr w:rsidR="00C91CBC" w14:paraId="6D90CB09" w14:textId="77777777">
        <w:tc>
          <w:tcPr>
            <w:tcW w:w="2304" w:type="dxa"/>
          </w:tcPr>
          <w:p w14:paraId="3569BE17" w14:textId="77777777" w:rsidR="00C91CBC" w:rsidRDefault="00C91CBC">
            <w:pPr>
              <w:pStyle w:val="Tabletext"/>
            </w:pPr>
          </w:p>
        </w:tc>
        <w:tc>
          <w:tcPr>
            <w:tcW w:w="1152" w:type="dxa"/>
          </w:tcPr>
          <w:p w14:paraId="34AE53D8" w14:textId="77777777" w:rsidR="00C91CBC" w:rsidRDefault="00C91CBC">
            <w:pPr>
              <w:pStyle w:val="Tabletext"/>
            </w:pPr>
          </w:p>
        </w:tc>
        <w:tc>
          <w:tcPr>
            <w:tcW w:w="3744" w:type="dxa"/>
          </w:tcPr>
          <w:p w14:paraId="1ED356FE" w14:textId="77777777" w:rsidR="00C91CBC" w:rsidRDefault="00C91CBC">
            <w:pPr>
              <w:pStyle w:val="Tabletext"/>
            </w:pPr>
          </w:p>
        </w:tc>
        <w:tc>
          <w:tcPr>
            <w:tcW w:w="2304" w:type="dxa"/>
          </w:tcPr>
          <w:p w14:paraId="2CBD19BA" w14:textId="77777777" w:rsidR="00C91CBC" w:rsidRDefault="00C91CBC">
            <w:pPr>
              <w:pStyle w:val="Tabletext"/>
            </w:pPr>
          </w:p>
        </w:tc>
      </w:tr>
    </w:tbl>
    <w:p w14:paraId="66CA09A2" w14:textId="77777777" w:rsidR="00C91CBC" w:rsidRDefault="00C91CBC"/>
    <w:p w14:paraId="6FE0854F" w14:textId="77777777" w:rsidR="00C91CBC" w:rsidRDefault="00AE19B8">
      <w:pPr>
        <w:pStyle w:val="Title"/>
      </w:pPr>
      <w:r>
        <w:br w:type="page"/>
      </w:r>
      <w:r>
        <w:lastRenderedPageBreak/>
        <w:t>Table of Contents</w:t>
      </w:r>
    </w:p>
    <w:p w14:paraId="03A6B8F7" w14:textId="19227CA8" w:rsidR="008C067A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bookmarkStart w:id="0" w:name="_GoBack"/>
      <w:bookmarkEnd w:id="0"/>
      <w:r w:rsidR="008C067A">
        <w:rPr>
          <w:noProof/>
        </w:rPr>
        <w:t>1.</w:t>
      </w:r>
      <w:r w:rsidR="008C067A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8C067A">
        <w:rPr>
          <w:noProof/>
        </w:rPr>
        <w:t>Use Case Name</w:t>
      </w:r>
      <w:r w:rsidR="008C067A">
        <w:rPr>
          <w:noProof/>
        </w:rPr>
        <w:tab/>
      </w:r>
      <w:r w:rsidR="008C067A">
        <w:rPr>
          <w:noProof/>
        </w:rPr>
        <w:fldChar w:fldCharType="begin"/>
      </w:r>
      <w:r w:rsidR="008C067A">
        <w:rPr>
          <w:noProof/>
        </w:rPr>
        <w:instrText xml:space="preserve"> PAGEREF _Toc527957926 \h </w:instrText>
      </w:r>
      <w:r w:rsidR="008C067A">
        <w:rPr>
          <w:noProof/>
        </w:rPr>
      </w:r>
      <w:r w:rsidR="008C067A">
        <w:rPr>
          <w:noProof/>
        </w:rPr>
        <w:fldChar w:fldCharType="separate"/>
      </w:r>
      <w:r w:rsidR="008C067A">
        <w:rPr>
          <w:noProof/>
        </w:rPr>
        <w:t>4</w:t>
      </w:r>
      <w:r w:rsidR="008C067A">
        <w:rPr>
          <w:noProof/>
        </w:rPr>
        <w:fldChar w:fldCharType="end"/>
      </w:r>
    </w:p>
    <w:p w14:paraId="2E128E89" w14:textId="46B1197F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F2D718" w14:textId="18E886DA" w:rsidR="008C067A" w:rsidRDefault="008C067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326579" w14:textId="09959B52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36B9DD0" w14:textId="21AC2DF2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291F9A5" w14:textId="525974CC" w:rsidR="008C067A" w:rsidRDefault="008C067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56936">
        <w:rPr>
          <w:noProof/>
        </w:rPr>
        <w:t>Customer cancels order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231AE9" w14:textId="20DA8795" w:rsidR="008C067A" w:rsidRDefault="008C067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CC531C" w14:textId="17AC7826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9D1351" w14:textId="2710F79D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7FAE277" w14:textId="6EC8E4B6" w:rsidR="008C067A" w:rsidRDefault="008C067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ECED97A" w14:textId="290A94CB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07A0CE3" w14:textId="41F95F9E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4D4C11" w14:textId="1491488F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16BD55B" w14:textId="59A03366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E4F234" w14:textId="0497C066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A2C8F2E" w14:textId="5E3342A3" w:rsidR="008C067A" w:rsidRDefault="008C067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56936">
        <w:rPr>
          <w:noProof/>
        </w:rPr>
        <w:t>Records of orders must already exist in the database.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A7DACD4" w14:textId="236204E8" w:rsidR="008C067A" w:rsidRDefault="008C067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25C280B" w14:textId="1E6CA22F" w:rsidR="008C067A" w:rsidRDefault="008C067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56936"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Deleted Order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78FE8B" w14:textId="04580BE6" w:rsidR="008C067A" w:rsidRDefault="008C067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56936">
        <w:rPr>
          <w:noProof/>
        </w:rPr>
        <w:t>The deletion of the order has to remove it from the calendar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0C9FE74" w14:textId="68365496" w:rsidR="008C067A" w:rsidRDefault="008C067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_Toc527957945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91AF573" w14:textId="54816905" w:rsidR="00C91CBC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fldSimple w:instr="title  \* Mergeformat ">
        <w:r w:rsidR="00A1749C">
          <w:t>Use Case Specification: Delete Order</w:t>
        </w:r>
      </w:fldSimple>
      <w:bookmarkStart w:id="1" w:name="_Toc423410237"/>
      <w:bookmarkStart w:id="2" w:name="_Toc425054503"/>
      <w:r>
        <w:t xml:space="preserve"> </w:t>
      </w:r>
      <w:bookmarkEnd w:id="1"/>
      <w:bookmarkEnd w:id="2"/>
    </w:p>
    <w:p w14:paraId="7A4725D3" w14:textId="77777777" w:rsidR="00C91CBC" w:rsidRDefault="00C91CBC">
      <w:pPr>
        <w:pStyle w:val="InfoBlue"/>
      </w:pPr>
    </w:p>
    <w:p w14:paraId="6CFC95B7" w14:textId="036A537F" w:rsidR="00C91CBC" w:rsidRDefault="00A1749C">
      <w:pPr>
        <w:pStyle w:val="Heading1"/>
      </w:pPr>
      <w:bookmarkStart w:id="3" w:name="_Toc423410238"/>
      <w:bookmarkStart w:id="4" w:name="_Toc425054504"/>
      <w:bookmarkStart w:id="5" w:name="_Toc527957926"/>
      <w:r>
        <w:t>Use Case Name</w:t>
      </w:r>
      <w:bookmarkEnd w:id="5"/>
    </w:p>
    <w:p w14:paraId="2111F353" w14:textId="4900FD90" w:rsidR="00A1749C" w:rsidRPr="00A1749C" w:rsidRDefault="00A1749C" w:rsidP="00A1749C">
      <w:pPr>
        <w:ind w:left="720"/>
      </w:pPr>
      <w:r w:rsidRPr="00A1749C">
        <w:t>Delete Order</w:t>
      </w:r>
    </w:p>
    <w:p w14:paraId="3108897D" w14:textId="77777777" w:rsidR="00C91CBC" w:rsidRDefault="00AE19B8">
      <w:pPr>
        <w:pStyle w:val="Heading2"/>
      </w:pPr>
      <w:bookmarkStart w:id="6" w:name="_Toc527957927"/>
      <w:r>
        <w:t>Brief Description</w:t>
      </w:r>
      <w:bookmarkEnd w:id="3"/>
      <w:bookmarkEnd w:id="4"/>
      <w:bookmarkEnd w:id="6"/>
    </w:p>
    <w:p w14:paraId="2F8F4B91" w14:textId="657438C7" w:rsidR="00C91CBC" w:rsidRPr="00C350C0" w:rsidRDefault="00C350C0">
      <w:pPr>
        <w:pStyle w:val="InfoBlue"/>
        <w:rPr>
          <w:i w:val="0"/>
          <w:color w:val="auto"/>
        </w:rPr>
      </w:pPr>
      <w:r>
        <w:rPr>
          <w:i w:val="0"/>
          <w:color w:val="auto"/>
        </w:rPr>
        <w:t xml:space="preserve">This used case is for </w:t>
      </w:r>
      <w:r w:rsidR="00A1749C">
        <w:rPr>
          <w:i w:val="0"/>
          <w:color w:val="auto"/>
        </w:rPr>
        <w:t>business user</w:t>
      </w:r>
      <w:r>
        <w:rPr>
          <w:i w:val="0"/>
          <w:color w:val="auto"/>
        </w:rPr>
        <w:t xml:space="preserve"> because </w:t>
      </w:r>
      <w:r w:rsidR="00A1749C">
        <w:rPr>
          <w:i w:val="0"/>
          <w:color w:val="auto"/>
        </w:rPr>
        <w:t>they</w:t>
      </w:r>
      <w:r>
        <w:rPr>
          <w:i w:val="0"/>
          <w:color w:val="auto"/>
        </w:rPr>
        <w:t xml:space="preserve"> </w:t>
      </w:r>
      <w:r w:rsidR="00A1749C">
        <w:rPr>
          <w:i w:val="0"/>
          <w:color w:val="auto"/>
        </w:rPr>
        <w:t>are</w:t>
      </w:r>
      <w:r>
        <w:rPr>
          <w:i w:val="0"/>
          <w:color w:val="auto"/>
        </w:rPr>
        <w:t xml:space="preserve"> going to be one to initiate this action. This is </w:t>
      </w:r>
      <w:r w:rsidR="00A1749C">
        <w:rPr>
          <w:i w:val="0"/>
          <w:color w:val="auto"/>
        </w:rPr>
        <w:t>for them</w:t>
      </w:r>
      <w:r>
        <w:rPr>
          <w:i w:val="0"/>
          <w:color w:val="auto"/>
        </w:rPr>
        <w:t xml:space="preserve"> to be able to delete orders when a customer </w:t>
      </w:r>
      <w:r w:rsidR="00C47077">
        <w:rPr>
          <w:i w:val="0"/>
          <w:color w:val="auto"/>
        </w:rPr>
        <w:t xml:space="preserve">cancels their order. </w:t>
      </w:r>
      <w:r w:rsidR="00B9431D">
        <w:rPr>
          <w:i w:val="0"/>
          <w:color w:val="auto"/>
        </w:rPr>
        <w:t xml:space="preserve">This is so </w:t>
      </w:r>
      <w:r w:rsidR="00A1749C">
        <w:rPr>
          <w:i w:val="0"/>
          <w:color w:val="auto"/>
        </w:rPr>
        <w:t>they</w:t>
      </w:r>
      <w:r w:rsidR="00B9431D">
        <w:rPr>
          <w:i w:val="0"/>
          <w:color w:val="auto"/>
        </w:rPr>
        <w:t xml:space="preserve"> wouldn’t make a cake for a customer that didn’t want the cake. It would remove the order from the </w:t>
      </w:r>
      <w:proofErr w:type="gramStart"/>
      <w:r w:rsidR="00B9431D">
        <w:rPr>
          <w:i w:val="0"/>
          <w:color w:val="auto"/>
        </w:rPr>
        <w:t>system</w:t>
      </w:r>
      <w:proofErr w:type="gramEnd"/>
      <w:r w:rsidR="00B9431D">
        <w:rPr>
          <w:i w:val="0"/>
          <w:color w:val="auto"/>
        </w:rPr>
        <w:t xml:space="preserve"> so </w:t>
      </w:r>
      <w:r w:rsidR="00A1749C">
        <w:rPr>
          <w:i w:val="0"/>
          <w:color w:val="auto"/>
        </w:rPr>
        <w:t>they</w:t>
      </w:r>
      <w:r w:rsidR="00B9431D">
        <w:rPr>
          <w:i w:val="0"/>
          <w:color w:val="auto"/>
        </w:rPr>
        <w:t xml:space="preserve"> wouldn’t see it. </w:t>
      </w:r>
    </w:p>
    <w:p w14:paraId="2752B446" w14:textId="77777777" w:rsidR="00C91CBC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57928"/>
      <w:r>
        <w:t>Flow of Events</w:t>
      </w:r>
      <w:bookmarkEnd w:id="7"/>
      <w:bookmarkEnd w:id="8"/>
      <w:bookmarkEnd w:id="9"/>
    </w:p>
    <w:p w14:paraId="642B2246" w14:textId="182099B6" w:rsidR="007C7C47" w:rsidRDefault="00AE19B8" w:rsidP="007C7C47">
      <w:pPr>
        <w:pStyle w:val="Heading2"/>
        <w:widowControl/>
      </w:pPr>
      <w:bookmarkStart w:id="10" w:name="_Toc423410240"/>
      <w:bookmarkStart w:id="11" w:name="_Toc425054506"/>
      <w:bookmarkStart w:id="12" w:name="_Toc527957929"/>
      <w:r>
        <w:t>Basic Flow</w:t>
      </w:r>
      <w:bookmarkEnd w:id="10"/>
      <w:bookmarkEnd w:id="11"/>
      <w:bookmarkEnd w:id="12"/>
      <w:r>
        <w:t xml:space="preserve"> </w:t>
      </w:r>
    </w:p>
    <w:p w14:paraId="2333CAED" w14:textId="1155889D" w:rsidR="004661DC" w:rsidRDefault="00A1749C" w:rsidP="004661DC">
      <w:pPr>
        <w:pStyle w:val="ListParagraph"/>
        <w:numPr>
          <w:ilvl w:val="0"/>
          <w:numId w:val="23"/>
        </w:numPr>
      </w:pPr>
      <w:r>
        <w:t>The business user</w:t>
      </w:r>
      <w:r w:rsidR="004661DC">
        <w:t xml:space="preserve"> selects “view order”</w:t>
      </w:r>
    </w:p>
    <w:p w14:paraId="542EDE09" w14:textId="150A4402" w:rsidR="004661DC" w:rsidRDefault="00A1749C" w:rsidP="004661DC">
      <w:pPr>
        <w:pStyle w:val="ListParagraph"/>
        <w:numPr>
          <w:ilvl w:val="0"/>
          <w:numId w:val="23"/>
        </w:numPr>
      </w:pPr>
      <w:r>
        <w:t>The business user</w:t>
      </w:r>
      <w:r w:rsidR="004661DC">
        <w:t xml:space="preserve"> selects the order to delete</w:t>
      </w:r>
    </w:p>
    <w:p w14:paraId="604E48D9" w14:textId="3635B0D8" w:rsidR="004661DC" w:rsidRDefault="00A1749C" w:rsidP="004661DC">
      <w:pPr>
        <w:pStyle w:val="ListParagraph"/>
        <w:numPr>
          <w:ilvl w:val="0"/>
          <w:numId w:val="23"/>
        </w:numPr>
      </w:pPr>
      <w:r>
        <w:t>The business user</w:t>
      </w:r>
      <w:r w:rsidR="004661DC">
        <w:t xml:space="preserve"> selects “Delete Order”</w:t>
      </w:r>
    </w:p>
    <w:p w14:paraId="306577A1" w14:textId="302FFB70" w:rsidR="009B7741" w:rsidRPr="009B7741" w:rsidRDefault="00A1749C" w:rsidP="004661DC">
      <w:pPr>
        <w:pStyle w:val="ListParagraph"/>
        <w:numPr>
          <w:ilvl w:val="0"/>
          <w:numId w:val="23"/>
        </w:numPr>
      </w:pPr>
      <w:r>
        <w:t>The business user</w:t>
      </w:r>
      <w:r w:rsidR="004661DC">
        <w:t xml:space="preserve"> selects “Yes” from the confirmation prompt </w:t>
      </w:r>
    </w:p>
    <w:p w14:paraId="6591AF78" w14:textId="77777777" w:rsidR="00C91CBC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57930"/>
      <w:r>
        <w:t>Alternative Flows</w:t>
      </w:r>
      <w:bookmarkEnd w:id="13"/>
      <w:bookmarkEnd w:id="14"/>
      <w:bookmarkEnd w:id="15"/>
    </w:p>
    <w:p w14:paraId="21056A3C" w14:textId="0A00DF6B" w:rsidR="00C91CBC" w:rsidRDefault="007C7C47">
      <w:pPr>
        <w:pStyle w:val="Heading3"/>
        <w:widowControl/>
      </w:pPr>
      <w:bookmarkStart w:id="16" w:name="_Toc527957931"/>
      <w:r>
        <w:rPr>
          <w:i w:val="0"/>
        </w:rPr>
        <w:t>Customer cancels order</w:t>
      </w:r>
      <w:bookmarkEnd w:id="16"/>
    </w:p>
    <w:p w14:paraId="02C83914" w14:textId="083E8D6C" w:rsidR="007C7C47" w:rsidRDefault="00A1749C" w:rsidP="007C7C47">
      <w:pPr>
        <w:pStyle w:val="ListParagraph"/>
        <w:numPr>
          <w:ilvl w:val="0"/>
          <w:numId w:val="23"/>
        </w:numPr>
      </w:pPr>
      <w:r>
        <w:t xml:space="preserve">The </w:t>
      </w:r>
      <w:r w:rsidR="007C7C47">
        <w:t>Customer selects “cancels order”</w:t>
      </w:r>
    </w:p>
    <w:p w14:paraId="56426425" w14:textId="15CA24ED" w:rsidR="007C7C47" w:rsidRDefault="00A1749C" w:rsidP="007C7C47">
      <w:pPr>
        <w:pStyle w:val="ListParagraph"/>
        <w:numPr>
          <w:ilvl w:val="0"/>
          <w:numId w:val="23"/>
        </w:numPr>
      </w:pPr>
      <w:r>
        <w:t>The Customer</w:t>
      </w:r>
      <w:r w:rsidR="007C7C47">
        <w:t xml:space="preserve"> selects “view order”</w:t>
      </w:r>
    </w:p>
    <w:p w14:paraId="4C08BBE8" w14:textId="5834F6E9" w:rsidR="007C7C47" w:rsidRDefault="00A1749C" w:rsidP="007C7C47">
      <w:pPr>
        <w:pStyle w:val="ListParagraph"/>
        <w:numPr>
          <w:ilvl w:val="0"/>
          <w:numId w:val="23"/>
        </w:numPr>
      </w:pPr>
      <w:r>
        <w:t>The Customer</w:t>
      </w:r>
      <w:r w:rsidR="007C7C47">
        <w:t xml:space="preserve"> selects the order to delete</w:t>
      </w:r>
    </w:p>
    <w:p w14:paraId="061D834F" w14:textId="77E45F4B" w:rsidR="007C7C47" w:rsidRDefault="00A1749C" w:rsidP="007C7C47">
      <w:pPr>
        <w:pStyle w:val="ListParagraph"/>
        <w:numPr>
          <w:ilvl w:val="0"/>
          <w:numId w:val="23"/>
        </w:numPr>
      </w:pPr>
      <w:r>
        <w:t>The Customer</w:t>
      </w:r>
      <w:r w:rsidR="007C7C47">
        <w:t xml:space="preserve"> selects “Delete Order”</w:t>
      </w:r>
    </w:p>
    <w:p w14:paraId="354320E0" w14:textId="284F5155" w:rsidR="007C7C47" w:rsidRPr="009B7741" w:rsidRDefault="00A1749C" w:rsidP="007C7C47">
      <w:pPr>
        <w:pStyle w:val="ListParagraph"/>
        <w:numPr>
          <w:ilvl w:val="0"/>
          <w:numId w:val="23"/>
        </w:numPr>
      </w:pPr>
      <w:r>
        <w:t>The Customer</w:t>
      </w:r>
      <w:r w:rsidR="007C7C47">
        <w:t xml:space="preserve"> selects “Yes” from the confirmation prompt </w:t>
      </w:r>
    </w:p>
    <w:p w14:paraId="1043595F" w14:textId="77777777" w:rsidR="007C7C47" w:rsidRPr="007C7C47" w:rsidRDefault="007C7C47" w:rsidP="007C7C47">
      <w:pPr>
        <w:ind w:left="720"/>
      </w:pPr>
    </w:p>
    <w:p w14:paraId="429435AA" w14:textId="7E873EF9" w:rsidR="00C91CBC" w:rsidRDefault="00AE19B8" w:rsidP="00537AE7">
      <w:pPr>
        <w:pStyle w:val="Heading1"/>
      </w:pPr>
      <w:bookmarkStart w:id="17" w:name="_Toc423410251"/>
      <w:bookmarkStart w:id="18" w:name="_Toc425054510"/>
      <w:bookmarkStart w:id="19" w:name="_Toc527957932"/>
      <w:r>
        <w:t>Special Requirements</w:t>
      </w:r>
      <w:bookmarkEnd w:id="17"/>
      <w:bookmarkEnd w:id="18"/>
      <w:bookmarkEnd w:id="19"/>
    </w:p>
    <w:p w14:paraId="4BB8369E" w14:textId="77777777" w:rsidR="00A1749C" w:rsidRPr="00730359" w:rsidRDefault="00A1749C" w:rsidP="00A1749C">
      <w:pPr>
        <w:pStyle w:val="Heading2"/>
      </w:pPr>
      <w:bookmarkStart w:id="20" w:name="_Toc423410253"/>
      <w:bookmarkStart w:id="21" w:name="_Toc425054512"/>
      <w:bookmarkStart w:id="22" w:name="_Toc527933022"/>
      <w:bookmarkStart w:id="23" w:name="_Toc527934157"/>
      <w:bookmarkStart w:id="24" w:name="_Toc527935397"/>
      <w:bookmarkStart w:id="25" w:name="_Toc527957933"/>
      <w:r w:rsidRPr="00730359">
        <w:t>Compatibility with Devices</w:t>
      </w:r>
      <w:bookmarkEnd w:id="22"/>
      <w:bookmarkEnd w:id="23"/>
      <w:bookmarkEnd w:id="24"/>
      <w:bookmarkEnd w:id="25"/>
    </w:p>
    <w:p w14:paraId="7514180C" w14:textId="77777777" w:rsidR="00A1749C" w:rsidRDefault="00A1749C" w:rsidP="00A1749C">
      <w:pPr>
        <w:ind w:left="450" w:firstLine="270"/>
      </w:pPr>
      <w:r w:rsidRPr="00BA1AC0">
        <w:t>Must work on mobile operating systems such as iOS and Android</w:t>
      </w:r>
    </w:p>
    <w:p w14:paraId="1EEB7D99" w14:textId="77777777" w:rsidR="00A1749C" w:rsidRPr="00730359" w:rsidRDefault="00A1749C" w:rsidP="00A1749C">
      <w:pPr>
        <w:pStyle w:val="Heading2"/>
      </w:pPr>
      <w:bookmarkStart w:id="26" w:name="_Toc527933023"/>
      <w:bookmarkStart w:id="27" w:name="_Toc527934158"/>
      <w:bookmarkStart w:id="28" w:name="_Toc527935398"/>
      <w:bookmarkStart w:id="29" w:name="_Toc527957934"/>
      <w:r w:rsidRPr="00730359">
        <w:t>Compatibility with Browsers</w:t>
      </w:r>
      <w:bookmarkEnd w:id="26"/>
      <w:bookmarkEnd w:id="27"/>
      <w:bookmarkEnd w:id="28"/>
      <w:bookmarkEnd w:id="29"/>
    </w:p>
    <w:p w14:paraId="4B3E0629" w14:textId="77777777" w:rsidR="00A1749C" w:rsidRPr="00BA1AC0" w:rsidRDefault="00A1749C" w:rsidP="00A1749C">
      <w:pPr>
        <w:ind w:left="450" w:firstLine="270"/>
      </w:pPr>
      <w:r w:rsidRPr="00BA1AC0">
        <w:t>Must work on all modern browsers, i.e. Chrome, Firefox, Safari, Edge</w:t>
      </w:r>
    </w:p>
    <w:p w14:paraId="616FD802" w14:textId="45F020D5" w:rsidR="00C91CBC" w:rsidRDefault="00AE19B8" w:rsidP="003D5671">
      <w:pPr>
        <w:pStyle w:val="Heading1"/>
        <w:widowControl/>
      </w:pPr>
      <w:bookmarkStart w:id="30" w:name="_Toc527957935"/>
      <w:r>
        <w:t>Pre-conditions</w:t>
      </w:r>
      <w:bookmarkEnd w:id="20"/>
      <w:bookmarkEnd w:id="21"/>
      <w:bookmarkEnd w:id="30"/>
    </w:p>
    <w:p w14:paraId="53EFFCA7" w14:textId="77777777" w:rsidR="00A1749C" w:rsidRDefault="00A1749C" w:rsidP="00A1749C">
      <w:pPr>
        <w:pStyle w:val="Heading2"/>
        <w:widowControl/>
      </w:pPr>
      <w:bookmarkStart w:id="31" w:name="_Toc527489769"/>
      <w:bookmarkStart w:id="32" w:name="_Toc527495892"/>
      <w:bookmarkStart w:id="33" w:name="_Toc527934160"/>
      <w:bookmarkStart w:id="34" w:name="_Toc527935400"/>
      <w:bookmarkStart w:id="35" w:name="_Hlk527932844"/>
      <w:bookmarkStart w:id="36" w:name="_Toc527957936"/>
      <w:r>
        <w:t>Internet Access</w:t>
      </w:r>
      <w:bookmarkEnd w:id="31"/>
      <w:bookmarkEnd w:id="32"/>
      <w:bookmarkEnd w:id="33"/>
      <w:bookmarkEnd w:id="34"/>
      <w:bookmarkEnd w:id="36"/>
    </w:p>
    <w:p w14:paraId="38BC73B3" w14:textId="77777777" w:rsidR="00A1749C" w:rsidRDefault="00A1749C" w:rsidP="00A1749C">
      <w:pPr>
        <w:ind w:left="720"/>
      </w:pPr>
      <w:r>
        <w:t>The user must have internet access to view the orders database.</w:t>
      </w:r>
    </w:p>
    <w:p w14:paraId="30AF7C7C" w14:textId="77777777" w:rsidR="00A1749C" w:rsidRDefault="00A1749C" w:rsidP="00A1749C">
      <w:pPr>
        <w:pStyle w:val="Heading2"/>
      </w:pPr>
      <w:bookmarkStart w:id="37" w:name="_Toc527489770"/>
      <w:bookmarkStart w:id="38" w:name="_Toc527495893"/>
      <w:bookmarkStart w:id="39" w:name="_Toc527934161"/>
      <w:bookmarkStart w:id="40" w:name="_Toc527935401"/>
      <w:bookmarkStart w:id="41" w:name="_Hlk527494732"/>
      <w:bookmarkStart w:id="42" w:name="_Toc527957937"/>
      <w:r>
        <w:t>Site Navigation</w:t>
      </w:r>
      <w:bookmarkEnd w:id="37"/>
      <w:bookmarkEnd w:id="38"/>
      <w:bookmarkEnd w:id="39"/>
      <w:bookmarkEnd w:id="40"/>
      <w:bookmarkEnd w:id="42"/>
    </w:p>
    <w:p w14:paraId="57476E72" w14:textId="77777777" w:rsidR="00A1749C" w:rsidRPr="00080D8F" w:rsidRDefault="00A1749C" w:rsidP="00A1749C">
      <w:pPr>
        <w:ind w:left="720"/>
      </w:pPr>
      <w:r>
        <w:t>The user navigates to the order database site.</w:t>
      </w:r>
      <w:bookmarkEnd w:id="35"/>
    </w:p>
    <w:p w14:paraId="6A64FD9A" w14:textId="77777777" w:rsidR="00A1749C" w:rsidRDefault="00A1749C" w:rsidP="00A1749C">
      <w:pPr>
        <w:pStyle w:val="Heading2"/>
      </w:pPr>
      <w:bookmarkStart w:id="43" w:name="_Toc527489771"/>
      <w:bookmarkStart w:id="44" w:name="_Toc527495894"/>
      <w:bookmarkStart w:id="45" w:name="_Toc527934162"/>
      <w:bookmarkStart w:id="46" w:name="_Toc527935402"/>
      <w:bookmarkStart w:id="47" w:name="_Toc527957938"/>
      <w:bookmarkEnd w:id="41"/>
      <w:r>
        <w:t>Account Access</w:t>
      </w:r>
      <w:bookmarkEnd w:id="43"/>
      <w:bookmarkEnd w:id="44"/>
      <w:bookmarkEnd w:id="45"/>
      <w:bookmarkEnd w:id="46"/>
      <w:bookmarkEnd w:id="47"/>
    </w:p>
    <w:p w14:paraId="3F61F641" w14:textId="77777777" w:rsidR="00A1749C" w:rsidRDefault="00A1749C" w:rsidP="00A1749C">
      <w:pPr>
        <w:ind w:left="720"/>
      </w:pPr>
      <w:r>
        <w:t>The user completes Login for orders database as an Admin.</w:t>
      </w:r>
    </w:p>
    <w:p w14:paraId="2C30F860" w14:textId="77777777" w:rsidR="00A1749C" w:rsidRDefault="00A1749C" w:rsidP="00A1749C">
      <w:pPr>
        <w:pStyle w:val="Heading2"/>
      </w:pPr>
      <w:bookmarkStart w:id="48" w:name="_Toc527489772"/>
      <w:bookmarkStart w:id="49" w:name="_Toc527495895"/>
      <w:bookmarkStart w:id="50" w:name="_Toc527934163"/>
      <w:bookmarkStart w:id="51" w:name="_Toc527935403"/>
      <w:bookmarkStart w:id="52" w:name="_Toc527957939"/>
      <w:r>
        <w:t>Account Created</w:t>
      </w:r>
      <w:bookmarkEnd w:id="48"/>
      <w:bookmarkEnd w:id="49"/>
      <w:bookmarkEnd w:id="50"/>
      <w:bookmarkEnd w:id="51"/>
      <w:bookmarkEnd w:id="52"/>
    </w:p>
    <w:p w14:paraId="6DB54FC4" w14:textId="77777777" w:rsidR="00A1749C" w:rsidRDefault="00A1749C" w:rsidP="00A1749C">
      <w:pPr>
        <w:ind w:left="720"/>
      </w:pPr>
      <w:r>
        <w:t>An account for the business on the orders database site must already exist.</w:t>
      </w:r>
    </w:p>
    <w:p w14:paraId="06140C15" w14:textId="77777777" w:rsidR="00A1749C" w:rsidRDefault="00A1749C" w:rsidP="00A1749C">
      <w:pPr>
        <w:pStyle w:val="Heading2"/>
      </w:pPr>
      <w:bookmarkStart w:id="53" w:name="_Toc527489773"/>
      <w:bookmarkStart w:id="54" w:name="_Toc527495896"/>
      <w:bookmarkStart w:id="55" w:name="_Toc527934164"/>
      <w:bookmarkStart w:id="56" w:name="_Toc527935404"/>
      <w:bookmarkStart w:id="57" w:name="_Toc527957940"/>
      <w:r>
        <w:lastRenderedPageBreak/>
        <w:t>Records Presen</w:t>
      </w:r>
      <w:bookmarkEnd w:id="53"/>
      <w:bookmarkEnd w:id="54"/>
      <w:bookmarkEnd w:id="55"/>
      <w:bookmarkEnd w:id="56"/>
      <w:r>
        <w:t>t</w:t>
      </w:r>
      <w:bookmarkEnd w:id="57"/>
    </w:p>
    <w:p w14:paraId="1ABEA144" w14:textId="6E21C7F3" w:rsidR="00C91CBC" w:rsidRPr="00A1749C" w:rsidRDefault="00AF5E10" w:rsidP="00A1749C">
      <w:pPr>
        <w:pStyle w:val="Heading2"/>
        <w:numPr>
          <w:ilvl w:val="0"/>
          <w:numId w:val="0"/>
        </w:numPr>
        <w:ind w:left="720"/>
        <w:rPr>
          <w:rFonts w:ascii="Times New Roman" w:hAnsi="Times New Roman"/>
          <w:b w:val="0"/>
        </w:rPr>
      </w:pPr>
      <w:r>
        <w:t xml:space="preserve"> </w:t>
      </w:r>
      <w:bookmarkStart w:id="58" w:name="_Toc527957941"/>
      <w:r w:rsidR="00A1749C" w:rsidRPr="00A1749C">
        <w:rPr>
          <w:rFonts w:ascii="Times New Roman" w:hAnsi="Times New Roman"/>
          <w:b w:val="0"/>
        </w:rPr>
        <w:t>Records of orders must already exist in the database.</w:t>
      </w:r>
      <w:bookmarkEnd w:id="58"/>
    </w:p>
    <w:p w14:paraId="35A5FDC9" w14:textId="2100B7A5" w:rsidR="00C91CBC" w:rsidRDefault="00AE19B8" w:rsidP="003D5671">
      <w:pPr>
        <w:pStyle w:val="Heading1"/>
        <w:widowControl/>
      </w:pPr>
      <w:bookmarkStart w:id="59" w:name="_Toc423410255"/>
      <w:bookmarkStart w:id="60" w:name="_Toc425054514"/>
      <w:bookmarkStart w:id="61" w:name="_Toc527957942"/>
      <w:r>
        <w:t>Post-conditio</w:t>
      </w:r>
      <w:bookmarkEnd w:id="59"/>
      <w:bookmarkEnd w:id="60"/>
      <w:r w:rsidR="003D5671">
        <w:t>n</w:t>
      </w:r>
      <w:bookmarkEnd w:id="61"/>
    </w:p>
    <w:p w14:paraId="434ECA82" w14:textId="77777777" w:rsidR="00A1749C" w:rsidRPr="00A1749C" w:rsidRDefault="00A1749C" w:rsidP="00A1749C">
      <w:pPr>
        <w:pStyle w:val="Heading2"/>
        <w:rPr>
          <w:b w:val="0"/>
        </w:rPr>
      </w:pPr>
      <w:bookmarkStart w:id="62" w:name="_Toc527957943"/>
      <w:r>
        <w:t>Deleted Order</w:t>
      </w:r>
      <w:bookmarkEnd w:id="62"/>
    </w:p>
    <w:p w14:paraId="3C05E3BB" w14:textId="1F0CA626" w:rsidR="00C91CBC" w:rsidRPr="00A1749C" w:rsidRDefault="00D166A3" w:rsidP="00A1749C">
      <w:pPr>
        <w:pStyle w:val="Heading2"/>
        <w:numPr>
          <w:ilvl w:val="0"/>
          <w:numId w:val="0"/>
        </w:numPr>
        <w:ind w:left="720"/>
        <w:rPr>
          <w:rFonts w:ascii="Times New Roman" w:hAnsi="Times New Roman"/>
          <w:b w:val="0"/>
        </w:rPr>
      </w:pPr>
      <w:bookmarkStart w:id="63" w:name="_Toc527957944"/>
      <w:r w:rsidRPr="00A1749C">
        <w:rPr>
          <w:rFonts w:ascii="Times New Roman" w:hAnsi="Times New Roman"/>
          <w:b w:val="0"/>
        </w:rPr>
        <w:t xml:space="preserve">The deletion of the order </w:t>
      </w:r>
      <w:proofErr w:type="gramStart"/>
      <w:r w:rsidRPr="00A1749C">
        <w:rPr>
          <w:rFonts w:ascii="Times New Roman" w:hAnsi="Times New Roman"/>
          <w:b w:val="0"/>
        </w:rPr>
        <w:t>has to</w:t>
      </w:r>
      <w:proofErr w:type="gramEnd"/>
      <w:r w:rsidRPr="00A1749C">
        <w:rPr>
          <w:rFonts w:ascii="Times New Roman" w:hAnsi="Times New Roman"/>
          <w:b w:val="0"/>
        </w:rPr>
        <w:t xml:space="preserve"> remove it from the calendar</w:t>
      </w:r>
      <w:bookmarkEnd w:id="63"/>
    </w:p>
    <w:p w14:paraId="6E363F88" w14:textId="414C1420" w:rsidR="00CA0558" w:rsidRDefault="00AE19B8" w:rsidP="00A1749C">
      <w:pPr>
        <w:pStyle w:val="Heading1"/>
      </w:pPr>
      <w:bookmarkStart w:id="64" w:name="_Toc527957945"/>
      <w:r>
        <w:t>Extension Points</w:t>
      </w:r>
      <w:bookmarkEnd w:id="64"/>
    </w:p>
    <w:p w14:paraId="1EACF561" w14:textId="41E117A5" w:rsidR="00A1749C" w:rsidRPr="00A1749C" w:rsidRDefault="00A1749C" w:rsidP="00A1749C">
      <w:pPr>
        <w:ind w:left="720"/>
      </w:pPr>
      <w:r>
        <w:t>No Extension Points</w:t>
      </w:r>
    </w:p>
    <w:sectPr w:rsidR="00A1749C" w:rsidRPr="00A1749C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6D4B1" w14:textId="77777777" w:rsidR="00B33ED7" w:rsidRDefault="00B33ED7">
      <w:pPr>
        <w:spacing w:line="240" w:lineRule="auto"/>
      </w:pPr>
      <w:r>
        <w:separator/>
      </w:r>
    </w:p>
  </w:endnote>
  <w:endnote w:type="continuationSeparator" w:id="0">
    <w:p w14:paraId="48FCE3C8" w14:textId="77777777" w:rsidR="00B33ED7" w:rsidRDefault="00B33E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AC41F3" w14:paraId="72E7DD5B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960A13E" w14:textId="77777777" w:rsidR="00AC41F3" w:rsidRDefault="00AC41F3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B16B4EC" w14:textId="4320BA68" w:rsidR="00AC41F3" w:rsidRDefault="00AC41F3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A1749C">
            <w:t xml:space="preserve"> </w:t>
          </w:r>
          <w:fldSimple w:instr=" DOCPROPERTY &quot;Company&quot;  \* MERGEFORMAT ">
            <w:r w:rsidR="00A1749C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A1749C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1277CB4" w14:textId="77777777" w:rsidR="00AC41F3" w:rsidRDefault="00AC41F3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4423CF57" w14:textId="77777777" w:rsidR="00AC41F3" w:rsidRDefault="00AC4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F6A16" w14:textId="77777777" w:rsidR="00B33ED7" w:rsidRDefault="00B33ED7">
      <w:pPr>
        <w:spacing w:line="240" w:lineRule="auto"/>
      </w:pPr>
      <w:r>
        <w:separator/>
      </w:r>
    </w:p>
  </w:footnote>
  <w:footnote w:type="continuationSeparator" w:id="0">
    <w:p w14:paraId="456A93B1" w14:textId="77777777" w:rsidR="00B33ED7" w:rsidRDefault="00B33E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82AE3" w14:textId="77777777" w:rsidR="00AC41F3" w:rsidRDefault="00AC41F3">
    <w:pPr>
      <w:rPr>
        <w:sz w:val="24"/>
      </w:rPr>
    </w:pPr>
  </w:p>
  <w:p w14:paraId="612232A9" w14:textId="77777777" w:rsidR="00AC41F3" w:rsidRDefault="00AC41F3">
    <w:pPr>
      <w:pBdr>
        <w:top w:val="single" w:sz="6" w:space="1" w:color="auto"/>
      </w:pBdr>
      <w:rPr>
        <w:sz w:val="24"/>
      </w:rPr>
    </w:pPr>
  </w:p>
  <w:p w14:paraId="750ED753" w14:textId="4F68D769" w:rsidR="00AC41F3" w:rsidRDefault="00AC41F3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t>Scarlet Birds Consulting</w:t>
    </w:r>
  </w:p>
  <w:p w14:paraId="041CC4C5" w14:textId="77777777" w:rsidR="00A1749C" w:rsidRDefault="00A1749C">
    <w:pPr>
      <w:pBdr>
        <w:bottom w:val="single" w:sz="6" w:space="1" w:color="auto"/>
      </w:pBdr>
      <w:jc w:val="right"/>
      <w:rPr>
        <w:sz w:val="24"/>
      </w:rPr>
    </w:pPr>
  </w:p>
  <w:p w14:paraId="55678EF3" w14:textId="77777777" w:rsidR="00AC41F3" w:rsidRDefault="00AC41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AC41F3" w14:paraId="65436E5E" w14:textId="77777777">
      <w:tc>
        <w:tcPr>
          <w:tcW w:w="6379" w:type="dxa"/>
        </w:tcPr>
        <w:p w14:paraId="431EE0F2" w14:textId="6F65969D" w:rsidR="00AC41F3" w:rsidRDefault="00AC41F3">
          <w:r>
            <w:t>Sweet Karoline Cake</w:t>
          </w:r>
          <w:r w:rsidR="00A1749C">
            <w:t>s</w:t>
          </w:r>
        </w:p>
      </w:tc>
      <w:tc>
        <w:tcPr>
          <w:tcW w:w="3179" w:type="dxa"/>
        </w:tcPr>
        <w:p w14:paraId="12A88001" w14:textId="6D2E4B92" w:rsidR="00AC41F3" w:rsidRDefault="00AC41F3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AC41F3" w14:paraId="1690CC5C" w14:textId="77777777">
      <w:tc>
        <w:tcPr>
          <w:tcW w:w="6379" w:type="dxa"/>
        </w:tcPr>
        <w:p w14:paraId="66EDFB57" w14:textId="10C86601" w:rsidR="00AC41F3" w:rsidRDefault="00B33ED7">
          <w:fldSimple w:instr="title  \* Mergeformat ">
            <w:r w:rsidR="00AC41F3">
              <w:t xml:space="preserve">Use Case Specification: </w:t>
            </w:r>
          </w:fldSimple>
          <w:r w:rsidR="00AC41F3">
            <w:t>Delete Order</w:t>
          </w:r>
        </w:p>
      </w:tc>
      <w:tc>
        <w:tcPr>
          <w:tcW w:w="3179" w:type="dxa"/>
        </w:tcPr>
        <w:p w14:paraId="52D027B9" w14:textId="58887E98" w:rsidR="00AC41F3" w:rsidRDefault="00AC41F3">
          <w:r>
            <w:t xml:space="preserve">  Date:  10/10/18</w:t>
          </w:r>
        </w:p>
      </w:tc>
    </w:tr>
    <w:tr w:rsidR="00AC41F3" w14:paraId="3745A16A" w14:textId="77777777">
      <w:tc>
        <w:tcPr>
          <w:tcW w:w="9558" w:type="dxa"/>
          <w:gridSpan w:val="2"/>
        </w:tcPr>
        <w:p w14:paraId="4BFCAB54" w14:textId="77777777" w:rsidR="00AC41F3" w:rsidRDefault="00AC41F3">
          <w:r>
            <w:t>&lt;document identifier&gt;</w:t>
          </w:r>
        </w:p>
      </w:tc>
    </w:tr>
  </w:tbl>
  <w:p w14:paraId="054E2891" w14:textId="77777777" w:rsidR="00AC41F3" w:rsidRDefault="00AC41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EA1B93"/>
    <w:multiLevelType w:val="hybridMultilevel"/>
    <w:tmpl w:val="1CF4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15C34CA"/>
    <w:multiLevelType w:val="multilevel"/>
    <w:tmpl w:val="CC56ADC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4026FEE"/>
    <w:multiLevelType w:val="hybridMultilevel"/>
    <w:tmpl w:val="6EC273B4"/>
    <w:lvl w:ilvl="0" w:tplc="6DFCC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1"/>
  </w:num>
  <w:num w:numId="10">
    <w:abstractNumId w:val="3"/>
  </w:num>
  <w:num w:numId="11">
    <w:abstractNumId w:val="11"/>
  </w:num>
  <w:num w:numId="12">
    <w:abstractNumId w:val="9"/>
  </w:num>
  <w:num w:numId="13">
    <w:abstractNumId w:val="20"/>
  </w:num>
  <w:num w:numId="14">
    <w:abstractNumId w:val="8"/>
  </w:num>
  <w:num w:numId="15">
    <w:abstractNumId w:val="4"/>
  </w:num>
  <w:num w:numId="16">
    <w:abstractNumId w:val="19"/>
  </w:num>
  <w:num w:numId="17">
    <w:abstractNumId w:val="14"/>
  </w:num>
  <w:num w:numId="18">
    <w:abstractNumId w:val="5"/>
  </w:num>
  <w:num w:numId="19">
    <w:abstractNumId w:val="13"/>
  </w:num>
  <w:num w:numId="20">
    <w:abstractNumId w:val="7"/>
  </w:num>
  <w:num w:numId="21">
    <w:abstractNumId w:val="18"/>
  </w:num>
  <w:num w:numId="22">
    <w:abstractNumId w:val="12"/>
  </w:num>
  <w:num w:numId="23">
    <w:abstractNumId w:val="17"/>
  </w:num>
  <w:num w:numId="24">
    <w:abstractNumId w:val="6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B8"/>
    <w:rsid w:val="00145D8B"/>
    <w:rsid w:val="0021140E"/>
    <w:rsid w:val="00280ABE"/>
    <w:rsid w:val="002D31D9"/>
    <w:rsid w:val="00390499"/>
    <w:rsid w:val="003D5671"/>
    <w:rsid w:val="004661DC"/>
    <w:rsid w:val="0050620E"/>
    <w:rsid w:val="00537AE7"/>
    <w:rsid w:val="005740B0"/>
    <w:rsid w:val="00643847"/>
    <w:rsid w:val="00741355"/>
    <w:rsid w:val="007C7C47"/>
    <w:rsid w:val="0086786F"/>
    <w:rsid w:val="008C067A"/>
    <w:rsid w:val="00921619"/>
    <w:rsid w:val="00933897"/>
    <w:rsid w:val="009B7741"/>
    <w:rsid w:val="00A1749C"/>
    <w:rsid w:val="00AC41F3"/>
    <w:rsid w:val="00AE19B8"/>
    <w:rsid w:val="00AF5E10"/>
    <w:rsid w:val="00B33ED7"/>
    <w:rsid w:val="00B9431D"/>
    <w:rsid w:val="00BB584A"/>
    <w:rsid w:val="00C350C0"/>
    <w:rsid w:val="00C47077"/>
    <w:rsid w:val="00C91CBC"/>
    <w:rsid w:val="00CA0558"/>
    <w:rsid w:val="00D166A3"/>
    <w:rsid w:val="00DC71AE"/>
    <w:rsid w:val="00E25A26"/>
    <w:rsid w:val="00FB1651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5EBA2B"/>
  <w15:docId w15:val="{D8F565C8-7813-4425-BB70-32324A17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1D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9049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2213</TotalTime>
  <Pages>5</Pages>
  <Words>406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Delete Order</vt:lpstr>
    </vt:vector>
  </TitlesOfParts>
  <Company>Scarlet Birds Consulting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Delete Order</dc:title>
  <dc:subject>Sweet Karoline's Cakes</dc:subject>
  <dc:creator/>
  <cp:keywords/>
  <dc:description/>
  <cp:lastModifiedBy>Jayna Winchester</cp:lastModifiedBy>
  <cp:revision>6</cp:revision>
  <cp:lastPrinted>1900-01-01T05:00:00Z</cp:lastPrinted>
  <dcterms:created xsi:type="dcterms:W3CDTF">2018-10-10T14:30:00Z</dcterms:created>
  <dcterms:modified xsi:type="dcterms:W3CDTF">2018-10-22T11:49:00Z</dcterms:modified>
</cp:coreProperties>
</file>